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70E02" w14:textId="77777777" w:rsidR="00433D04" w:rsidRDefault="004E66F8" w:rsidP="00193E1C">
      <w:pPr>
        <w:jc w:val="center"/>
        <w:rPr>
          <w:b/>
          <w:sz w:val="32"/>
          <w:szCs w:val="32"/>
        </w:rPr>
      </w:pPr>
      <w:r w:rsidRPr="002B47D5">
        <w:rPr>
          <w:b/>
          <w:sz w:val="32"/>
          <w:szCs w:val="32"/>
        </w:rPr>
        <w:t>AVTALEDOKUMENT</w:t>
      </w:r>
      <w:r w:rsidR="00F406BE" w:rsidRPr="002B47D5">
        <w:rPr>
          <w:b/>
          <w:sz w:val="32"/>
          <w:szCs w:val="32"/>
        </w:rPr>
        <w:t xml:space="preserve"> TIL RAMMEAVTALE</w:t>
      </w:r>
    </w:p>
    <w:p w14:paraId="367155D1" w14:textId="409217E4" w:rsidR="00D64729" w:rsidRPr="00D64729" w:rsidRDefault="00D64729" w:rsidP="00D64729">
      <w:pPr>
        <w:spacing w:after="0"/>
        <w:jc w:val="center"/>
        <w:rPr>
          <w:i/>
          <w:sz w:val="18"/>
          <w:szCs w:val="18"/>
        </w:rPr>
      </w:pPr>
      <w:r w:rsidRPr="0015424A">
        <w:rPr>
          <w:i/>
          <w:sz w:val="18"/>
          <w:szCs w:val="18"/>
          <w:highlight w:val="yellow"/>
        </w:rPr>
        <w:t>Dette dokumentet gir oversikt over avtalens nøkkelinformasjon og dokumenter.</w:t>
      </w:r>
      <w:r w:rsidR="0015424A" w:rsidRPr="0015424A">
        <w:rPr>
          <w:i/>
          <w:sz w:val="18"/>
          <w:szCs w:val="18"/>
          <w:highlight w:val="yellow"/>
        </w:rPr>
        <w:t xml:space="preserve"> Dokumentet ferdigstilles forut for signering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5E548CE0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34F60CC4" w14:textId="77777777" w:rsidR="00BF750A" w:rsidRPr="00A34AC5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36D796B7" w14:textId="77777777" w:rsidTr="00F406BE">
        <w:tc>
          <w:tcPr>
            <w:tcW w:w="2122" w:type="dxa"/>
          </w:tcPr>
          <w:p w14:paraId="6CAD46C3" w14:textId="77777777" w:rsidR="00BC0E2E" w:rsidRPr="00F406BE" w:rsidRDefault="00BC0E2E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F406BE">
              <w:rPr>
                <w:rFonts w:cstheme="minorHAnsi"/>
                <w:sz w:val="20"/>
                <w:szCs w:val="20"/>
              </w:rPr>
              <w:t>Kontrakts</w:t>
            </w:r>
            <w:r w:rsidR="00E80E31">
              <w:rPr>
                <w:rFonts w:cstheme="minorHAnsi"/>
                <w:sz w:val="20"/>
                <w:szCs w:val="20"/>
              </w:rPr>
              <w:t>navn</w:t>
            </w:r>
            <w:proofErr w:type="spellEnd"/>
          </w:p>
        </w:tc>
        <w:tc>
          <w:tcPr>
            <w:tcW w:w="6894" w:type="dxa"/>
            <w:gridSpan w:val="3"/>
          </w:tcPr>
          <w:p w14:paraId="4E809B6D" w14:textId="69624D60" w:rsidR="00BC0E2E" w:rsidRPr="00F406BE" w:rsidRDefault="009E3CE3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Event-arrangement bistand Rammeavtale</w:t>
            </w:r>
          </w:p>
        </w:tc>
      </w:tr>
      <w:tr w:rsidR="00765E8D" w:rsidRPr="00F406BE" w14:paraId="660FB57B" w14:textId="77777777" w:rsidTr="00F406BE">
        <w:tc>
          <w:tcPr>
            <w:tcW w:w="2122" w:type="dxa"/>
          </w:tcPr>
          <w:p w14:paraId="07BDB676" w14:textId="77777777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40D8764" w14:textId="68C6861A" w:rsidR="00765E8D" w:rsidRPr="009E3CE3" w:rsidRDefault="009E3CE3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9E3CE3">
              <w:rPr>
                <w:rFonts w:cstheme="minorHAnsi"/>
                <w:bCs/>
                <w:sz w:val="20"/>
                <w:szCs w:val="20"/>
              </w:rPr>
              <w:t xml:space="preserve">Formålet med rammeavtalen er å dekke NTNU sitt behov for teknisk bistand ved gjennomføring av </w:t>
            </w:r>
            <w:proofErr w:type="spellStart"/>
            <w:r w:rsidRPr="009E3CE3">
              <w:rPr>
                <w:rFonts w:cstheme="minorHAnsi"/>
                <w:bCs/>
                <w:sz w:val="20"/>
                <w:szCs w:val="20"/>
              </w:rPr>
              <w:t>eventer</w:t>
            </w:r>
            <w:proofErr w:type="spellEnd"/>
            <w:r w:rsidRPr="009E3CE3">
              <w:rPr>
                <w:rFonts w:cstheme="minorHAnsi"/>
                <w:bCs/>
                <w:sz w:val="20"/>
                <w:szCs w:val="20"/>
              </w:rPr>
              <w:t xml:space="preserve"> og arrangementer. Rammeavtalen skal dekke levering av lyd/lys/scene, bildeproduksjon og bildestrømming, og annen teknisk bistand i tilknytning til dette.</w:t>
            </w:r>
          </w:p>
        </w:tc>
      </w:tr>
      <w:tr w:rsidR="006C1532" w:rsidRPr="00F406BE" w14:paraId="540C933A" w14:textId="77777777" w:rsidTr="00CB7DD8">
        <w:tc>
          <w:tcPr>
            <w:tcW w:w="2122" w:type="dxa"/>
          </w:tcPr>
          <w:p w14:paraId="03B22BB2" w14:textId="77777777" w:rsidR="006C1532" w:rsidRPr="00F406BE" w:rsidRDefault="00AD3B5C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6542F061" w14:textId="77777777" w:rsidR="006C1532" w:rsidRPr="00F406BE" w:rsidRDefault="006C1532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91E31" w:rsidRPr="00F406BE" w14:paraId="07209099" w14:textId="77777777" w:rsidTr="00F406BE">
        <w:tc>
          <w:tcPr>
            <w:tcW w:w="2122" w:type="dxa"/>
          </w:tcPr>
          <w:p w14:paraId="0178F7AF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18C29F5C" w14:textId="188931F6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ANSK-</w:t>
            </w:r>
            <w:r w:rsidR="00A64671">
              <w:rPr>
                <w:rFonts w:cstheme="minorHAnsi"/>
                <w:b/>
                <w:sz w:val="20"/>
                <w:szCs w:val="20"/>
              </w:rPr>
              <w:t>26-0116</w:t>
            </w:r>
          </w:p>
        </w:tc>
        <w:tc>
          <w:tcPr>
            <w:tcW w:w="2298" w:type="dxa"/>
          </w:tcPr>
          <w:p w14:paraId="7D685B65" w14:textId="77777777" w:rsidR="00765E8D" w:rsidRPr="00F406B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27872844" w14:textId="77777777" w:rsidR="00765E8D" w:rsidRPr="00F406BE" w:rsidRDefault="00F406BE" w:rsidP="00BC0E2E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F406BE">
              <w:rPr>
                <w:rFonts w:cstheme="minorHAnsi"/>
                <w:b/>
                <w:sz w:val="20"/>
                <w:szCs w:val="20"/>
              </w:rPr>
              <w:t>Xxxx</w:t>
            </w:r>
            <w:proofErr w:type="spellEnd"/>
            <w:r w:rsidRPr="00F406BE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F406BE">
              <w:rPr>
                <w:rFonts w:cstheme="minorHAnsi"/>
                <w:b/>
                <w:sz w:val="20"/>
                <w:szCs w:val="20"/>
              </w:rPr>
              <w:t>xxxxxx</w:t>
            </w:r>
            <w:proofErr w:type="spellEnd"/>
          </w:p>
        </w:tc>
      </w:tr>
      <w:bookmarkEnd w:id="0"/>
      <w:tr w:rsidR="002D45F2" w:rsidRPr="00F406BE" w14:paraId="6D38E81E" w14:textId="77777777" w:rsidTr="00001D20">
        <w:tc>
          <w:tcPr>
            <w:tcW w:w="2122" w:type="dxa"/>
          </w:tcPr>
          <w:p w14:paraId="0757F389" w14:textId="77777777" w:rsidR="002D45F2" w:rsidRPr="00F406BE" w:rsidRDefault="002D45F2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01776DCB84734022A9F8C76574F083BF"/>
            </w:placeholder>
            <w:comboBox>
              <w:listItem w:value="Velg et element."/>
              <w:listItem w:displayText="Vare" w:value="Vare"/>
              <w:listItem w:displayText="Tjeneste" w:value="Tjeneste"/>
              <w:listItem w:displayText="Bygg og anlegg" w:value="Bygg og anlegg"/>
              <w:listItem w:displayText="Særskilte tjenester" w:value="Særskilte tjenester"/>
              <w:listItem w:displayText="Varer og tjenester" w:value="Varer og tjenester"/>
            </w:comboBox>
          </w:sdtPr>
          <w:sdtContent>
            <w:tc>
              <w:tcPr>
                <w:tcW w:w="2298" w:type="dxa"/>
              </w:tcPr>
              <w:p w14:paraId="542679DA" w14:textId="6F04114C" w:rsidR="002D45F2" w:rsidRPr="00F406BE" w:rsidRDefault="0051770C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Tjeneste</w:t>
                </w:r>
              </w:p>
            </w:tc>
          </w:sdtContent>
        </w:sdt>
        <w:tc>
          <w:tcPr>
            <w:tcW w:w="2298" w:type="dxa"/>
          </w:tcPr>
          <w:p w14:paraId="631D8B0B" w14:textId="77777777" w:rsidR="002D45F2" w:rsidRPr="00F406BE" w:rsidRDefault="002D45F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Rammeavtaletype: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01776DCB84734022A9F8C76574F083BF"/>
            </w:placeholder>
            <w:comboBox>
              <w:listItem w:value="Velg et element."/>
              <w:listItem w:displayText="Rammeavtale med en leverandør" w:value="Rammeavtale med en leverandør"/>
              <w:listItem w:displayText="Rammeavtale med flere leverandører" w:value="Rammeavtale med flere leverandører"/>
            </w:comboBox>
          </w:sdtPr>
          <w:sdtContent>
            <w:tc>
              <w:tcPr>
                <w:tcW w:w="2298" w:type="dxa"/>
              </w:tcPr>
              <w:p w14:paraId="7F6BFF95" w14:textId="3FEF4D7D" w:rsidR="002D45F2" w:rsidRPr="00F406BE" w:rsidRDefault="0051770C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Rammeavtale med én leverandør</w:t>
                </w:r>
              </w:p>
            </w:tc>
          </w:sdtContent>
        </w:sdt>
      </w:tr>
      <w:tr w:rsidR="00CF20FE" w:rsidRPr="00F406BE" w14:paraId="1BB69CE5" w14:textId="77777777" w:rsidTr="00001D20">
        <w:tc>
          <w:tcPr>
            <w:tcW w:w="2122" w:type="dxa"/>
          </w:tcPr>
          <w:p w14:paraId="3B2DC3CE" w14:textId="77777777" w:rsidR="00CF20FE" w:rsidRDefault="005E477E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8954AA">
              <w:rPr>
                <w:rFonts w:cstheme="minorHAnsi"/>
                <w:sz w:val="20"/>
                <w:szCs w:val="20"/>
              </w:rPr>
              <w:t xml:space="preserve"> + opsjons år</w:t>
            </w:r>
          </w:p>
        </w:tc>
        <w:tc>
          <w:tcPr>
            <w:tcW w:w="2298" w:type="dxa"/>
          </w:tcPr>
          <w:p w14:paraId="65BD87E1" w14:textId="77777777" w:rsidR="00CF20FE" w:rsidRDefault="00CF20FE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14:paraId="3312BEF8" w14:textId="77777777" w:rsidR="00CF20FE" w:rsidRDefault="005E477E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Anslått</w:t>
            </w:r>
            <w:r w:rsidR="00AC0DDB">
              <w:rPr>
                <w:rFonts w:cstheme="minorHAnsi"/>
                <w:bCs/>
                <w:sz w:val="20"/>
                <w:szCs w:val="20"/>
              </w:rPr>
              <w:t>/øvre</w:t>
            </w:r>
            <w:r>
              <w:rPr>
                <w:rFonts w:cstheme="minorHAnsi"/>
                <w:bCs/>
                <w:sz w:val="20"/>
                <w:szCs w:val="20"/>
              </w:rPr>
              <w:t xml:space="preserve"> verdi</w:t>
            </w:r>
          </w:p>
        </w:tc>
        <w:tc>
          <w:tcPr>
            <w:tcW w:w="2298" w:type="dxa"/>
          </w:tcPr>
          <w:p w14:paraId="71351013" w14:textId="77777777" w:rsidR="00CF20FE" w:rsidRDefault="00CF20FE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3EF519AB" w14:textId="77777777" w:rsidTr="000754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47ADB78F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E67D5E4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20859014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bookmarkEnd w:id="1"/>
      <w:bookmarkEnd w:id="2"/>
      <w:tr w:rsidR="009211D2" w:rsidRPr="00F406BE" w14:paraId="0D776CBB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BE69D1F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9268C99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NTNU</w:t>
            </w:r>
          </w:p>
        </w:tc>
        <w:tc>
          <w:tcPr>
            <w:tcW w:w="3498" w:type="dxa"/>
          </w:tcPr>
          <w:p w14:paraId="16EC975C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211D2" w:rsidRPr="00F406BE" w14:paraId="558A7C0D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930046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577E5C10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46A18">
              <w:rPr>
                <w:rFonts w:cstheme="minorHAnsi"/>
                <w:sz w:val="20"/>
                <w:szCs w:val="20"/>
              </w:rPr>
              <w:t>974 767 880</w:t>
            </w:r>
          </w:p>
        </w:tc>
        <w:tc>
          <w:tcPr>
            <w:tcW w:w="3498" w:type="dxa"/>
          </w:tcPr>
          <w:p w14:paraId="259EBB77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761AA7DE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CC5E4ED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EEC28A6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46A18">
              <w:rPr>
                <w:rFonts w:cstheme="minorHAnsi"/>
                <w:sz w:val="20"/>
                <w:szCs w:val="20"/>
              </w:rPr>
              <w:t>7491 Trondheim.</w:t>
            </w:r>
          </w:p>
        </w:tc>
        <w:tc>
          <w:tcPr>
            <w:tcW w:w="3498" w:type="dxa"/>
          </w:tcPr>
          <w:p w14:paraId="14E025E6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1D1CB567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7A6DC24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575851E1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724A07DE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37901C91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7167FDAB" w14:textId="77777777" w:rsidR="009211D2" w:rsidRPr="00A34AC5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3D7B6D60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431FD736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9211D2" w:rsidRPr="00F406BE" w14:paraId="44266D8D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EA4BA5F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008EA43C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7B3F3D7A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211D2" w:rsidRPr="00F406BE" w14:paraId="5BBF8FC4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145A5BF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37F45CF7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349F3BA2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07C9AC93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EFB2AD7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64A775BC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75CA244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9211D2" w:rsidRPr="00F406BE" w14:paraId="7451A0AF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5EEE3AC6" w14:textId="77777777" w:rsidR="009211D2" w:rsidRPr="001D45F2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KONTRAKTSVILKÅR (Overordnet rammeavtale)</w:t>
            </w:r>
          </w:p>
        </w:tc>
      </w:tr>
      <w:tr w:rsidR="009211D2" w:rsidRPr="00F406BE" w14:paraId="3EA7609D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A8E42D8" w14:textId="709E475B" w:rsidR="009211D2" w:rsidRPr="00F406BE" w:rsidRDefault="00000000" w:rsidP="009211D2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280B5311930046EABE911F107C5EFBE5"/>
                </w:placeholder>
                <w:comboBox>
                  <w:listItem w:value="Velg et element."/>
                  <w:listItem w:displayText="Generelle rammeavtalevilkår" w:value="Generelle rammeavtalevilkår"/>
                  <w:listItem w:displayText="SSA-R Rammeavtalen" w:value="SSA-R Rammeavtalen"/>
                </w:comboBox>
              </w:sdtPr>
              <w:sdtContent>
                <w:r w:rsidR="009E3CE3">
                  <w:rPr>
                    <w:rFonts w:cstheme="minorHAnsi"/>
                    <w:sz w:val="20"/>
                    <w:szCs w:val="20"/>
                  </w:rPr>
                  <w:t>Generelle rammeavtalevilkår</w:t>
                </w:r>
              </w:sdtContent>
            </w:sdt>
            <w:r w:rsidR="009211D2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9211D2" w:rsidRPr="001D45F2" w14:paraId="412EE03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6324286" w14:textId="77777777" w:rsidR="009211D2" w:rsidRPr="00B3386F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 w:rsidRPr="00B3386F">
              <w:rPr>
                <w:rFonts w:cstheme="minorHAnsi"/>
                <w:bCs w:val="0"/>
                <w:sz w:val="20"/>
                <w:szCs w:val="20"/>
              </w:rPr>
              <w:t>KONTRAKTSVILKÅR VED AVROP/MINIKONKURRANSE (GJENNOMFØRING AV OPPDRAG)</w:t>
            </w:r>
          </w:p>
        </w:tc>
      </w:tr>
      <w:tr w:rsidR="009211D2" w14:paraId="6906646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3E5BF658" w14:textId="28420B1B" w:rsidR="009211D2" w:rsidRPr="00B3386F" w:rsidRDefault="00000000" w:rsidP="009211D2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31749945"/>
                <w:placeholder>
                  <w:docPart w:val="A1E8220AA487442F97CC1C278492D17B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Content>
                <w:r w:rsidR="009E3CE3">
                  <w:rPr>
                    <w:rFonts w:cstheme="minorHAnsi"/>
                    <w:sz w:val="20"/>
                    <w:szCs w:val="20"/>
                  </w:rPr>
                  <w:t>Generelle kontraktsvilkår tjenester</w:t>
                </w:r>
              </w:sdtContent>
            </w:sdt>
            <w:r w:rsidR="009211D2" w:rsidRPr="00B3386F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tr w:rsidR="009211D2" w:rsidRPr="00F406BE" w14:paraId="22904453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547E7B1" w14:textId="77777777" w:rsidR="009211D2" w:rsidRPr="00665F07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9211D2" w:rsidRPr="00F406BE" w14:paraId="424B50B5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1399E186" w14:textId="77777777" w:rsidR="009211D2" w:rsidRPr="00D13D11" w:rsidRDefault="009211D2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198CDDC3" w14:textId="6456E410" w:rsidR="00D13D11" w:rsidRPr="00D13D11" w:rsidRDefault="00D13D11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Besvarelse </w:t>
            </w:r>
            <w:proofErr w:type="gramStart"/>
            <w:r>
              <w:rPr>
                <w:rFonts w:cstheme="minorHAnsi"/>
                <w:b w:val="0"/>
                <w:sz w:val="20"/>
                <w:szCs w:val="20"/>
              </w:rPr>
              <w:t>caser</w:t>
            </w:r>
            <w:proofErr w:type="gramEnd"/>
          </w:p>
          <w:p w14:paraId="3E09BA2B" w14:textId="542CC0E0" w:rsidR="00D13D11" w:rsidRPr="00D860D4" w:rsidRDefault="00D13D11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CV-mal </w:t>
            </w:r>
          </w:p>
          <w:p w14:paraId="7C3A0798" w14:textId="69B6C0E1" w:rsidR="00D860D4" w:rsidRPr="00665F07" w:rsidRDefault="00D860D4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Kjøretøysskjema</w:t>
            </w:r>
          </w:p>
          <w:p w14:paraId="116D7C18" w14:textId="77777777" w:rsidR="009211D2" w:rsidRPr="00665F07" w:rsidRDefault="009211D2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303E50DA" w14:textId="77777777" w:rsidR="009211D2" w:rsidRPr="00665F07" w:rsidRDefault="009211D2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4E3E2CD9" w14:textId="6B01E7FC" w:rsidR="009211D2" w:rsidRPr="00D860D4" w:rsidRDefault="009211D2" w:rsidP="00D860D4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Administrative bestemmelser</w:t>
            </w:r>
          </w:p>
        </w:tc>
      </w:tr>
      <w:bookmarkEnd w:id="4"/>
      <w:tr w:rsidR="009211D2" w:rsidRPr="00F406BE" w14:paraId="3CAEB677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5E63FB5B" w14:textId="77777777" w:rsidR="009211D2" w:rsidRPr="00F406BE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SÆRSKILTE KONTRAKTSVILKÅR</w:t>
            </w:r>
          </w:p>
        </w:tc>
      </w:tr>
      <w:tr w:rsidR="009211D2" w:rsidRPr="00F406BE" w14:paraId="5F3ECFB5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159AB5FF" w14:textId="77777777" w:rsidR="009211D2" w:rsidRDefault="009211D2" w:rsidP="009211D2">
            <w:pPr>
              <w:rPr>
                <w:rFonts w:cstheme="minorHAnsi"/>
                <w:sz w:val="20"/>
                <w:szCs w:val="20"/>
              </w:rPr>
            </w:pPr>
            <w:bookmarkStart w:id="5" w:name="_Hlk64439627"/>
            <w:r w:rsidRPr="001048BB">
              <w:rPr>
                <w:rFonts w:cstheme="minorHAnsi"/>
                <w:b w:val="0"/>
                <w:bCs w:val="0"/>
                <w:sz w:val="20"/>
                <w:szCs w:val="20"/>
              </w:rPr>
              <w:t>Kontraktsvilkår for ivaretakelse av grunnleggende menneskerettigheter i leverandørkjeden</w:t>
            </w:r>
          </w:p>
          <w:p w14:paraId="6B44A50A" w14:textId="77777777" w:rsidR="009211D2" w:rsidRDefault="009211D2" w:rsidP="009211D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Krav til lønns- og arbeidsvilkår</w:t>
            </w:r>
          </w:p>
          <w:p w14:paraId="437C73AF" w14:textId="77777777" w:rsidR="009211D2" w:rsidRDefault="009211D2" w:rsidP="009211D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Krav til bruk av lærlinger</w:t>
            </w:r>
          </w:p>
          <w:p w14:paraId="53BEF160" w14:textId="5A1C798D" w:rsidR="009211D2" w:rsidRPr="0044725A" w:rsidRDefault="009211D2" w:rsidP="009211D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bookmarkEnd w:id="5"/>
    </w:tbl>
    <w:p w14:paraId="4DDC8DDF" w14:textId="77777777" w:rsidR="00861963" w:rsidRDefault="00861963">
      <w:pPr>
        <w:rPr>
          <w:rFonts w:cstheme="minorHAnsi"/>
          <w:b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58D1FA5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3B7D67" w14:textId="77777777" w:rsidR="00C246A6" w:rsidRPr="00BF750A" w:rsidRDefault="00C246A6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0246A6A6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6B73D3B1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7C1A3733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203CE8A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0717568F" w14:textId="77777777" w:rsidR="00C246A6" w:rsidRPr="009E3CE3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9E3CE3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256057EF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9211D2" w:rsidRPr="00F406BE" w14:paraId="6D12A029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4C49564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54A3EC87" w14:textId="77777777" w:rsidR="009211D2" w:rsidRPr="009E3CE3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9E3CE3">
              <w:rPr>
                <w:rFonts w:cstheme="minorHAnsi"/>
                <w:sz w:val="20"/>
                <w:szCs w:val="20"/>
              </w:rPr>
              <w:t>Ingrid Volden, A</w:t>
            </w:r>
            <w:r w:rsidRPr="009E3CE3">
              <w:rPr>
                <w:sz w:val="20"/>
                <w:szCs w:val="20"/>
              </w:rPr>
              <w:t>vdelingsdirektør</w:t>
            </w:r>
          </w:p>
        </w:tc>
        <w:tc>
          <w:tcPr>
            <w:tcW w:w="3447" w:type="dxa"/>
          </w:tcPr>
          <w:p w14:paraId="2FB5D0A9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6D0D3929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E972AA5" w14:textId="77777777" w:rsidR="009211D2" w:rsidRPr="00341362" w:rsidRDefault="009211D2" w:rsidP="009211D2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41362">
              <w:rPr>
                <w:rFonts w:cstheme="minorHAnsi"/>
                <w:b w:val="0"/>
                <w:bCs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084BEF8F" w14:textId="77777777" w:rsidR="009211D2" w:rsidRPr="009E3CE3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1" w:history="1">
              <w:r w:rsidRPr="009E3CE3">
                <w:rPr>
                  <w:rStyle w:val="Hyperkobling"/>
                  <w:rFonts w:cstheme="minorHAnsi"/>
                  <w:sz w:val="20"/>
                  <w:szCs w:val="20"/>
                </w:rPr>
                <w:t>ingrid.volden@ntnu.no</w:t>
              </w:r>
            </w:hyperlink>
            <w:r w:rsidRPr="009E3CE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447" w:type="dxa"/>
          </w:tcPr>
          <w:p w14:paraId="6431FEEA" w14:textId="77777777" w:rsidR="009211D2" w:rsidRPr="00341362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2F56D826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647F" w14:textId="77777777" w:rsidR="007410C7" w:rsidRDefault="007410C7" w:rsidP="00B2394E">
      <w:pPr>
        <w:spacing w:after="0" w:line="240" w:lineRule="auto"/>
      </w:pPr>
      <w:r>
        <w:separator/>
      </w:r>
    </w:p>
  </w:endnote>
  <w:endnote w:type="continuationSeparator" w:id="0">
    <w:p w14:paraId="5143F111" w14:textId="77777777" w:rsidR="007410C7" w:rsidRDefault="007410C7" w:rsidP="00B2394E">
      <w:pPr>
        <w:spacing w:after="0" w:line="240" w:lineRule="auto"/>
      </w:pPr>
      <w:r>
        <w:continuationSeparator/>
      </w:r>
    </w:p>
  </w:endnote>
  <w:endnote w:type="continuationNotice" w:id="1">
    <w:p w14:paraId="7E3FBB6F" w14:textId="77777777" w:rsidR="007410C7" w:rsidRDefault="007410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085C57DD" w14:textId="77777777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59A3663E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11C9A" w14:textId="77777777" w:rsidR="007410C7" w:rsidRDefault="007410C7" w:rsidP="00B2394E">
      <w:pPr>
        <w:spacing w:after="0" w:line="240" w:lineRule="auto"/>
      </w:pPr>
      <w:r>
        <w:separator/>
      </w:r>
    </w:p>
  </w:footnote>
  <w:footnote w:type="continuationSeparator" w:id="0">
    <w:p w14:paraId="5BB9546F" w14:textId="77777777" w:rsidR="007410C7" w:rsidRDefault="007410C7" w:rsidP="00B2394E">
      <w:pPr>
        <w:spacing w:after="0" w:line="240" w:lineRule="auto"/>
      </w:pPr>
      <w:r>
        <w:continuationSeparator/>
      </w:r>
    </w:p>
  </w:footnote>
  <w:footnote w:type="continuationNotice" w:id="1">
    <w:p w14:paraId="5A110D69" w14:textId="77777777" w:rsidR="007410C7" w:rsidRDefault="007410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D485" w14:textId="77777777" w:rsidR="004944AB" w:rsidRDefault="004944AB" w:rsidP="00B2394E">
    <w:pPr>
      <w:pStyle w:val="Topptekst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F378EA">
      <w:fldChar w:fldCharType="begin"/>
    </w:r>
    <w:r w:rsidR="00F378EA">
      <w:instrText xml:space="preserve"> INCLUDEPICTURE  "cid:image001.png@01CFD0F3.2F8D8D70" \* MERGEFORMATINET </w:instrText>
    </w:r>
    <w:r w:rsidR="00F378EA">
      <w:fldChar w:fldCharType="separate"/>
    </w:r>
    <w:r w:rsidR="00CB7DD8">
      <w:fldChar w:fldCharType="begin"/>
    </w:r>
    <w:r w:rsidR="00CB7DD8">
      <w:instrText xml:space="preserve"> INCLUDEPICTURE  "cid:image001.png@01CFD0F3.2F8D8D70" \* MERGEFORMATINET </w:instrText>
    </w:r>
    <w:r w:rsidR="00CB7DD8">
      <w:fldChar w:fldCharType="separate"/>
    </w:r>
    <w:r w:rsidR="00083B46">
      <w:fldChar w:fldCharType="begin"/>
    </w:r>
    <w:r w:rsidR="00083B46">
      <w:instrText xml:space="preserve"> INCLUDEPICTURE  "cid:image001.png@01CFD0F3.2F8D8D70" \* MERGEFORMATINET </w:instrText>
    </w:r>
    <w:r w:rsidR="00083B46">
      <w:fldChar w:fldCharType="separate"/>
    </w:r>
    <w:r w:rsidR="00FA17D0">
      <w:fldChar w:fldCharType="begin"/>
    </w:r>
    <w:r w:rsidR="00FA17D0">
      <w:instrText xml:space="preserve"> INCLUDEPICTURE  "cid:image001.png@01CFD0F3.2F8D8D70" \* MERGEFORMATINET </w:instrText>
    </w:r>
    <w:r w:rsidR="00FA17D0">
      <w:fldChar w:fldCharType="separate"/>
    </w:r>
    <w:r w:rsidR="00DA4530">
      <w:fldChar w:fldCharType="begin"/>
    </w:r>
    <w:r w:rsidR="00DA4530">
      <w:instrText xml:space="preserve"> INCLUDEPICTURE  "cid:image001.png@01CFD0F3.2F8D8D70" \* MERGEFORMATINET </w:instrText>
    </w:r>
    <w:r w:rsidR="00DA4530">
      <w:fldChar w:fldCharType="separate"/>
    </w:r>
    <w:r w:rsidR="001048BB">
      <w:fldChar w:fldCharType="begin"/>
    </w:r>
    <w:r w:rsidR="001048BB">
      <w:instrText xml:space="preserve"> INCLUDEPICTURE  "cid:image001.png@01CFD0F3.2F8D8D70" \* MERGEFORMATINET </w:instrText>
    </w:r>
    <w:r w:rsidR="001048BB">
      <w:fldChar w:fldCharType="separate"/>
    </w:r>
    <w:r w:rsidR="00A32758">
      <w:fldChar w:fldCharType="begin"/>
    </w:r>
    <w:r w:rsidR="00A32758">
      <w:instrText xml:space="preserve"> INCLUDEPICTURE  "cid:image001.png@01CFD0F3.2F8D8D70" \* MERGEFORMATINET </w:instrText>
    </w:r>
    <w:r w:rsidR="00A32758">
      <w:fldChar w:fldCharType="separate"/>
    </w:r>
    <w:r w:rsidR="008954AA">
      <w:fldChar w:fldCharType="begin"/>
    </w:r>
    <w:r w:rsidR="008954AA">
      <w:instrText xml:space="preserve"> INCLUDEPICTURE  "cid:image001.png@01CFD0F3.2F8D8D70" \* MERGEFORMATINET </w:instrText>
    </w:r>
    <w:r w:rsidR="008954AA">
      <w:fldChar w:fldCharType="separate"/>
    </w:r>
    <w:r w:rsidR="00352873">
      <w:fldChar w:fldCharType="begin"/>
    </w:r>
    <w:r w:rsidR="00352873">
      <w:instrText xml:space="preserve"> INCLUDEPICTURE  "cid:image001.png@01CFD0F3.2F8D8D70" \* MERGEFORMATINET </w:instrText>
    </w:r>
    <w:r w:rsidR="00352873">
      <w:fldChar w:fldCharType="separate"/>
    </w:r>
    <w:r w:rsidR="00001D20">
      <w:fldChar w:fldCharType="begin"/>
    </w:r>
    <w:r w:rsidR="00001D20">
      <w:instrText xml:space="preserve"> INCLUDEPICTURE  "cid:image001.png@01CFD0F3.2F8D8D70" \* MERGEFORMATINET </w:instrText>
    </w:r>
    <w:r w:rsidR="00001D20">
      <w:fldChar w:fldCharType="separate"/>
    </w:r>
    <w:r w:rsidR="002F0399">
      <w:fldChar w:fldCharType="begin"/>
    </w:r>
    <w:r w:rsidR="002F0399">
      <w:instrText xml:space="preserve"> INCLUDEPICTURE  "cid:image001.png@01CFD0F3.2F8D8D70" \* MERGEFORMATINET </w:instrText>
    </w:r>
    <w:r w:rsidR="002F0399">
      <w:fldChar w:fldCharType="separate"/>
    </w:r>
    <w:r w:rsidR="00195B39">
      <w:fldChar w:fldCharType="begin"/>
    </w:r>
    <w:r w:rsidR="00195B39">
      <w:instrText xml:space="preserve"> INCLUDEPICTURE  "cid:image001.png@01CFD0F3.2F8D8D70" \* MERGEFORMATINET </w:instrText>
    </w:r>
    <w:r w:rsidR="00195B39">
      <w:fldChar w:fldCharType="separate"/>
    </w:r>
    <w:r w:rsidR="006F63AF">
      <w:fldChar w:fldCharType="begin"/>
    </w:r>
    <w:r w:rsidR="006F63AF">
      <w:instrText xml:space="preserve"> INCLUDEPICTURE  "cid:image001.png@01CFD0F3.2F8D8D70" \* MERGEFORMATINET </w:instrText>
    </w:r>
    <w:r w:rsidR="006F63AF">
      <w:fldChar w:fldCharType="separate"/>
    </w:r>
    <w:r w:rsidR="00317A25">
      <w:fldChar w:fldCharType="begin"/>
    </w:r>
    <w:r w:rsidR="00317A25">
      <w:instrText xml:space="preserve"> INCLUDEPICTURE  "cid:image001.png@01CFD0F3.2F8D8D70" \* MERGEFORMATINET </w:instrText>
    </w:r>
    <w:r w:rsidR="00317A25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9211D2">
      <w:fldChar w:fldCharType="begin"/>
    </w:r>
    <w:r w:rsidR="009211D2">
      <w:instrText xml:space="preserve"> INCLUDEPICTURE  "cid:image001.png@01CFD0F3.2F8D8D70" \* MERGEFORMATINET </w:instrText>
    </w:r>
    <w:r w:rsidR="009211D2">
      <w:fldChar w:fldCharType="separate"/>
    </w:r>
    <w:r w:rsidR="00B40B32">
      <w:fldChar w:fldCharType="begin"/>
    </w:r>
    <w:r w:rsidR="00B40B32">
      <w:instrText xml:space="preserve"> INCLUDEPICTURE  "cid:image001.png@01CFD0F3.2F8D8D70" \* MERGEFORMATINET </w:instrText>
    </w:r>
    <w:r w:rsidR="00B40B32">
      <w:fldChar w:fldCharType="separate"/>
    </w:r>
    <w:r w:rsidR="009211D2">
      <w:fldChar w:fldCharType="begin"/>
    </w:r>
    <w:r w:rsidR="009211D2">
      <w:instrText xml:space="preserve"> INCLUDEPICTURE  "cid:image001.png@01CFD0F3.2F8D8D70" \* MERGEFORMATINET </w:instrText>
    </w:r>
    <w:r w:rsidR="009211D2">
      <w:fldChar w:fldCharType="separate"/>
    </w:r>
    <w:r w:rsidR="00A2765D">
      <w:fldChar w:fldCharType="begin"/>
    </w:r>
    <w:r w:rsidR="00A2765D">
      <w:instrText xml:space="preserve"> INCLUDEPICTURE  "cid:image001.png@01CFD0F3.2F8D8D70" \* MERGEFORMATINET </w:instrText>
    </w:r>
    <w:r w:rsidR="00A2765D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000000">
      <w:fldChar w:fldCharType="begin"/>
    </w:r>
    <w:r w:rsidR="00000000">
      <w:instrText xml:space="preserve"> INCLUDEPICTURE  "cid:image001.png@01CFD0F3.2F8D8D70" \* MERGEFORMATINET </w:instrText>
    </w:r>
    <w:r w:rsidR="00000000">
      <w:fldChar w:fldCharType="separate"/>
    </w:r>
    <w:r w:rsidR="00000000">
      <w:pict w14:anchorId="2947A5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https://innsida.ntnu.no/documents/10157/3573032/logo_ntnu_bokm.png/03c40305-230c-4dbe-8ae5-fb7930e355d4?t=1386853927042" style="width:75.5pt;height:23pt">
          <v:imagedata r:id="rId1" r:href="rId2"/>
        </v:shape>
      </w:pict>
    </w:r>
    <w:r w:rsidR="00000000">
      <w:fldChar w:fldCharType="end"/>
    </w:r>
    <w:r>
      <w:fldChar w:fldCharType="end"/>
    </w:r>
    <w:r>
      <w:fldChar w:fldCharType="end"/>
    </w:r>
    <w:r w:rsidR="00A2765D">
      <w:fldChar w:fldCharType="end"/>
    </w:r>
    <w:r w:rsidR="009211D2">
      <w:fldChar w:fldCharType="end"/>
    </w:r>
    <w:r w:rsidR="00B40B32">
      <w:fldChar w:fldCharType="end"/>
    </w:r>
    <w:r w:rsidR="009211D2">
      <w:fldChar w:fldCharType="end"/>
    </w:r>
    <w:r>
      <w:fldChar w:fldCharType="end"/>
    </w:r>
    <w:r w:rsidR="00317A25">
      <w:fldChar w:fldCharType="end"/>
    </w:r>
    <w:r w:rsidR="006F63AF">
      <w:fldChar w:fldCharType="end"/>
    </w:r>
    <w:r w:rsidR="00195B39">
      <w:fldChar w:fldCharType="end"/>
    </w:r>
    <w:r w:rsidR="002F0399">
      <w:fldChar w:fldCharType="end"/>
    </w:r>
    <w:r w:rsidR="00001D20">
      <w:fldChar w:fldCharType="end"/>
    </w:r>
    <w:r w:rsidR="00352873">
      <w:fldChar w:fldCharType="end"/>
    </w:r>
    <w:r w:rsidR="008954AA">
      <w:fldChar w:fldCharType="end"/>
    </w:r>
    <w:r w:rsidR="00A32758">
      <w:fldChar w:fldCharType="end"/>
    </w:r>
    <w:r w:rsidR="001048BB">
      <w:fldChar w:fldCharType="end"/>
    </w:r>
    <w:r w:rsidR="00DA4530">
      <w:fldChar w:fldCharType="end"/>
    </w:r>
    <w:r w:rsidR="00FA17D0">
      <w:fldChar w:fldCharType="end"/>
    </w:r>
    <w:r w:rsidR="00083B46">
      <w:fldChar w:fldCharType="end"/>
    </w:r>
    <w:r w:rsidR="00CB7DD8">
      <w:fldChar w:fldCharType="end"/>
    </w:r>
    <w:r w:rsidR="00F378EA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3310590">
    <w:abstractNumId w:val="34"/>
  </w:num>
  <w:num w:numId="2" w16cid:durableId="673412702">
    <w:abstractNumId w:val="28"/>
  </w:num>
  <w:num w:numId="3" w16cid:durableId="2114393625">
    <w:abstractNumId w:val="13"/>
  </w:num>
  <w:num w:numId="4" w16cid:durableId="592665905">
    <w:abstractNumId w:val="17"/>
  </w:num>
  <w:num w:numId="5" w16cid:durableId="2012680173">
    <w:abstractNumId w:val="5"/>
  </w:num>
  <w:num w:numId="6" w16cid:durableId="1666740762">
    <w:abstractNumId w:val="32"/>
  </w:num>
  <w:num w:numId="7" w16cid:durableId="31082925">
    <w:abstractNumId w:val="24"/>
  </w:num>
  <w:num w:numId="8" w16cid:durableId="834421138">
    <w:abstractNumId w:val="1"/>
  </w:num>
  <w:num w:numId="9" w16cid:durableId="96100582">
    <w:abstractNumId w:val="6"/>
  </w:num>
  <w:num w:numId="10" w16cid:durableId="1116564958">
    <w:abstractNumId w:val="30"/>
  </w:num>
  <w:num w:numId="11" w16cid:durableId="327559843">
    <w:abstractNumId w:val="31"/>
  </w:num>
  <w:num w:numId="12" w16cid:durableId="1138497576">
    <w:abstractNumId w:val="15"/>
  </w:num>
  <w:num w:numId="13" w16cid:durableId="325480857">
    <w:abstractNumId w:val="19"/>
  </w:num>
  <w:num w:numId="14" w16cid:durableId="1411271973">
    <w:abstractNumId w:val="11"/>
  </w:num>
  <w:num w:numId="15" w16cid:durableId="1117913746">
    <w:abstractNumId w:val="12"/>
  </w:num>
  <w:num w:numId="16" w16cid:durableId="137574429">
    <w:abstractNumId w:val="36"/>
  </w:num>
  <w:num w:numId="17" w16cid:durableId="1720008969">
    <w:abstractNumId w:val="0"/>
  </w:num>
  <w:num w:numId="18" w16cid:durableId="1967005489">
    <w:abstractNumId w:val="35"/>
  </w:num>
  <w:num w:numId="19" w16cid:durableId="319894902">
    <w:abstractNumId w:val="9"/>
  </w:num>
  <w:num w:numId="20" w16cid:durableId="1836220395">
    <w:abstractNumId w:val="22"/>
  </w:num>
  <w:num w:numId="21" w16cid:durableId="1142380089">
    <w:abstractNumId w:val="14"/>
  </w:num>
  <w:num w:numId="22" w16cid:durableId="1491482116">
    <w:abstractNumId w:val="23"/>
  </w:num>
  <w:num w:numId="23" w16cid:durableId="1342858624">
    <w:abstractNumId w:val="29"/>
  </w:num>
  <w:num w:numId="24" w16cid:durableId="1987971210">
    <w:abstractNumId w:val="25"/>
  </w:num>
  <w:num w:numId="25" w16cid:durableId="408189318">
    <w:abstractNumId w:val="20"/>
  </w:num>
  <w:num w:numId="26" w16cid:durableId="1676686745">
    <w:abstractNumId w:val="26"/>
  </w:num>
  <w:num w:numId="27" w16cid:durableId="1704862242">
    <w:abstractNumId w:val="3"/>
  </w:num>
  <w:num w:numId="28" w16cid:durableId="1402823809">
    <w:abstractNumId w:val="10"/>
  </w:num>
  <w:num w:numId="29" w16cid:durableId="468019695">
    <w:abstractNumId w:val="2"/>
  </w:num>
  <w:num w:numId="30" w16cid:durableId="785537022">
    <w:abstractNumId w:val="21"/>
  </w:num>
  <w:num w:numId="31" w16cid:durableId="1651445550">
    <w:abstractNumId w:val="7"/>
  </w:num>
  <w:num w:numId="32" w16cid:durableId="1337344457">
    <w:abstractNumId w:val="18"/>
  </w:num>
  <w:num w:numId="33" w16cid:durableId="523788477">
    <w:abstractNumId w:val="33"/>
  </w:num>
  <w:num w:numId="34" w16cid:durableId="1402870252">
    <w:abstractNumId w:val="8"/>
  </w:num>
  <w:num w:numId="35" w16cid:durableId="161900460">
    <w:abstractNumId w:val="27"/>
  </w:num>
  <w:num w:numId="36" w16cid:durableId="1988656737">
    <w:abstractNumId w:val="16"/>
  </w:num>
  <w:num w:numId="37" w16cid:durableId="1636446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CE3"/>
    <w:rsid w:val="0000010F"/>
    <w:rsid w:val="00001D20"/>
    <w:rsid w:val="0000317E"/>
    <w:rsid w:val="00013899"/>
    <w:rsid w:val="000146AC"/>
    <w:rsid w:val="00015E12"/>
    <w:rsid w:val="000177D6"/>
    <w:rsid w:val="000225E8"/>
    <w:rsid w:val="00024FB7"/>
    <w:rsid w:val="00027664"/>
    <w:rsid w:val="0003326D"/>
    <w:rsid w:val="00036817"/>
    <w:rsid w:val="00036FEE"/>
    <w:rsid w:val="00044019"/>
    <w:rsid w:val="0004619F"/>
    <w:rsid w:val="00052A03"/>
    <w:rsid w:val="00055877"/>
    <w:rsid w:val="00064F2B"/>
    <w:rsid w:val="00070F76"/>
    <w:rsid w:val="000754BE"/>
    <w:rsid w:val="00083B46"/>
    <w:rsid w:val="00096169"/>
    <w:rsid w:val="000B24E5"/>
    <w:rsid w:val="000B4348"/>
    <w:rsid w:val="000B4626"/>
    <w:rsid w:val="000B6844"/>
    <w:rsid w:val="000C58F1"/>
    <w:rsid w:val="000C6946"/>
    <w:rsid w:val="000E45B6"/>
    <w:rsid w:val="000F0D08"/>
    <w:rsid w:val="000F6A2A"/>
    <w:rsid w:val="001048BB"/>
    <w:rsid w:val="001077CD"/>
    <w:rsid w:val="00110636"/>
    <w:rsid w:val="0012709A"/>
    <w:rsid w:val="001339C6"/>
    <w:rsid w:val="00136464"/>
    <w:rsid w:val="0015424A"/>
    <w:rsid w:val="0016096E"/>
    <w:rsid w:val="00193E1C"/>
    <w:rsid w:val="001954AF"/>
    <w:rsid w:val="00195B39"/>
    <w:rsid w:val="00197FE5"/>
    <w:rsid w:val="001B14C6"/>
    <w:rsid w:val="001C6576"/>
    <w:rsid w:val="001D081F"/>
    <w:rsid w:val="001D3635"/>
    <w:rsid w:val="001D45F2"/>
    <w:rsid w:val="001D6163"/>
    <w:rsid w:val="001E1154"/>
    <w:rsid w:val="001E2A02"/>
    <w:rsid w:val="001F2FDD"/>
    <w:rsid w:val="002043BB"/>
    <w:rsid w:val="00210526"/>
    <w:rsid w:val="002172ED"/>
    <w:rsid w:val="00233075"/>
    <w:rsid w:val="002331A1"/>
    <w:rsid w:val="002345D1"/>
    <w:rsid w:val="00237792"/>
    <w:rsid w:val="00237E93"/>
    <w:rsid w:val="00253D43"/>
    <w:rsid w:val="00254852"/>
    <w:rsid w:val="00266305"/>
    <w:rsid w:val="00282901"/>
    <w:rsid w:val="00291E31"/>
    <w:rsid w:val="00293727"/>
    <w:rsid w:val="002A5015"/>
    <w:rsid w:val="002B47D5"/>
    <w:rsid w:val="002C1983"/>
    <w:rsid w:val="002C2D68"/>
    <w:rsid w:val="002C4210"/>
    <w:rsid w:val="002D20B3"/>
    <w:rsid w:val="002D3814"/>
    <w:rsid w:val="002D45F2"/>
    <w:rsid w:val="002D54ED"/>
    <w:rsid w:val="002E1443"/>
    <w:rsid w:val="002E2F4A"/>
    <w:rsid w:val="002F0399"/>
    <w:rsid w:val="00300800"/>
    <w:rsid w:val="003016E5"/>
    <w:rsid w:val="0030443B"/>
    <w:rsid w:val="00317A25"/>
    <w:rsid w:val="00317E01"/>
    <w:rsid w:val="0032142C"/>
    <w:rsid w:val="00325087"/>
    <w:rsid w:val="00326136"/>
    <w:rsid w:val="00332943"/>
    <w:rsid w:val="00334B77"/>
    <w:rsid w:val="00341362"/>
    <w:rsid w:val="00343E1D"/>
    <w:rsid w:val="0034572D"/>
    <w:rsid w:val="00351D73"/>
    <w:rsid w:val="00352873"/>
    <w:rsid w:val="003548B6"/>
    <w:rsid w:val="00363A15"/>
    <w:rsid w:val="00364B23"/>
    <w:rsid w:val="003666BE"/>
    <w:rsid w:val="00371D4E"/>
    <w:rsid w:val="0038074A"/>
    <w:rsid w:val="00383144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F1E35"/>
    <w:rsid w:val="003F2A14"/>
    <w:rsid w:val="003F2C38"/>
    <w:rsid w:val="003F7C1E"/>
    <w:rsid w:val="00404E67"/>
    <w:rsid w:val="00405F17"/>
    <w:rsid w:val="00412285"/>
    <w:rsid w:val="004255BE"/>
    <w:rsid w:val="00426C41"/>
    <w:rsid w:val="00433D04"/>
    <w:rsid w:val="00433E52"/>
    <w:rsid w:val="0043633D"/>
    <w:rsid w:val="004435B4"/>
    <w:rsid w:val="00446EFE"/>
    <w:rsid w:val="0044725A"/>
    <w:rsid w:val="004569DA"/>
    <w:rsid w:val="00460BC6"/>
    <w:rsid w:val="004633BA"/>
    <w:rsid w:val="00464CDF"/>
    <w:rsid w:val="004702DB"/>
    <w:rsid w:val="00480464"/>
    <w:rsid w:val="00480996"/>
    <w:rsid w:val="004944AB"/>
    <w:rsid w:val="004A2B65"/>
    <w:rsid w:val="004A6869"/>
    <w:rsid w:val="004B2662"/>
    <w:rsid w:val="004E003D"/>
    <w:rsid w:val="004E66F8"/>
    <w:rsid w:val="004F339D"/>
    <w:rsid w:val="005060D6"/>
    <w:rsid w:val="005077F7"/>
    <w:rsid w:val="0051165A"/>
    <w:rsid w:val="00514C51"/>
    <w:rsid w:val="0051770C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47C24"/>
    <w:rsid w:val="0055680E"/>
    <w:rsid w:val="00565936"/>
    <w:rsid w:val="005758AC"/>
    <w:rsid w:val="00583119"/>
    <w:rsid w:val="005B16EC"/>
    <w:rsid w:val="005C3F45"/>
    <w:rsid w:val="005C49EA"/>
    <w:rsid w:val="005D7B2A"/>
    <w:rsid w:val="005E477E"/>
    <w:rsid w:val="005F0C92"/>
    <w:rsid w:val="0060229A"/>
    <w:rsid w:val="00607074"/>
    <w:rsid w:val="006158B0"/>
    <w:rsid w:val="0062059A"/>
    <w:rsid w:val="00624903"/>
    <w:rsid w:val="0063076E"/>
    <w:rsid w:val="00635085"/>
    <w:rsid w:val="00640847"/>
    <w:rsid w:val="00643A29"/>
    <w:rsid w:val="00652D18"/>
    <w:rsid w:val="00656443"/>
    <w:rsid w:val="00665F07"/>
    <w:rsid w:val="00674F37"/>
    <w:rsid w:val="006776ED"/>
    <w:rsid w:val="0067799F"/>
    <w:rsid w:val="00677A4A"/>
    <w:rsid w:val="00682A33"/>
    <w:rsid w:val="00686096"/>
    <w:rsid w:val="00694822"/>
    <w:rsid w:val="00696340"/>
    <w:rsid w:val="006A2FE0"/>
    <w:rsid w:val="006A6FC6"/>
    <w:rsid w:val="006B06FF"/>
    <w:rsid w:val="006B0C9E"/>
    <w:rsid w:val="006B62A5"/>
    <w:rsid w:val="006C1532"/>
    <w:rsid w:val="006C3E7F"/>
    <w:rsid w:val="006C5BF1"/>
    <w:rsid w:val="006F2D69"/>
    <w:rsid w:val="006F63AF"/>
    <w:rsid w:val="006F7EAB"/>
    <w:rsid w:val="00705BE7"/>
    <w:rsid w:val="00710799"/>
    <w:rsid w:val="00720BC2"/>
    <w:rsid w:val="007276DB"/>
    <w:rsid w:val="00733465"/>
    <w:rsid w:val="007410C7"/>
    <w:rsid w:val="00765E8D"/>
    <w:rsid w:val="00770A16"/>
    <w:rsid w:val="00771EA1"/>
    <w:rsid w:val="00781BBB"/>
    <w:rsid w:val="007B1B9B"/>
    <w:rsid w:val="007D44A6"/>
    <w:rsid w:val="007E0E67"/>
    <w:rsid w:val="007E7086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257AB"/>
    <w:rsid w:val="00830A14"/>
    <w:rsid w:val="008409F7"/>
    <w:rsid w:val="00844447"/>
    <w:rsid w:val="008444A4"/>
    <w:rsid w:val="008512C6"/>
    <w:rsid w:val="00857A39"/>
    <w:rsid w:val="00861963"/>
    <w:rsid w:val="0086677D"/>
    <w:rsid w:val="00880555"/>
    <w:rsid w:val="00883B22"/>
    <w:rsid w:val="00891C66"/>
    <w:rsid w:val="00893450"/>
    <w:rsid w:val="00894D74"/>
    <w:rsid w:val="008954AA"/>
    <w:rsid w:val="008A294C"/>
    <w:rsid w:val="008A7574"/>
    <w:rsid w:val="008B4DDD"/>
    <w:rsid w:val="008B7AAB"/>
    <w:rsid w:val="008C751D"/>
    <w:rsid w:val="008E07FC"/>
    <w:rsid w:val="008E277F"/>
    <w:rsid w:val="008E6E73"/>
    <w:rsid w:val="00901B29"/>
    <w:rsid w:val="00902C2E"/>
    <w:rsid w:val="00902CF5"/>
    <w:rsid w:val="00903CD0"/>
    <w:rsid w:val="009117BE"/>
    <w:rsid w:val="009211D2"/>
    <w:rsid w:val="00927F77"/>
    <w:rsid w:val="00982A41"/>
    <w:rsid w:val="00982B39"/>
    <w:rsid w:val="00985A58"/>
    <w:rsid w:val="00991607"/>
    <w:rsid w:val="009A0580"/>
    <w:rsid w:val="009A31F4"/>
    <w:rsid w:val="009A41FB"/>
    <w:rsid w:val="009A4990"/>
    <w:rsid w:val="009A49CF"/>
    <w:rsid w:val="009A5712"/>
    <w:rsid w:val="009B1792"/>
    <w:rsid w:val="009C3797"/>
    <w:rsid w:val="009D3A33"/>
    <w:rsid w:val="009D4919"/>
    <w:rsid w:val="009D4FBC"/>
    <w:rsid w:val="009E00CC"/>
    <w:rsid w:val="009E2E3F"/>
    <w:rsid w:val="009E3CE3"/>
    <w:rsid w:val="009F0719"/>
    <w:rsid w:val="00A01248"/>
    <w:rsid w:val="00A05626"/>
    <w:rsid w:val="00A11C5A"/>
    <w:rsid w:val="00A1792B"/>
    <w:rsid w:val="00A2765D"/>
    <w:rsid w:val="00A32758"/>
    <w:rsid w:val="00A34AC5"/>
    <w:rsid w:val="00A376EE"/>
    <w:rsid w:val="00A37829"/>
    <w:rsid w:val="00A452C0"/>
    <w:rsid w:val="00A47749"/>
    <w:rsid w:val="00A47EF7"/>
    <w:rsid w:val="00A56E2F"/>
    <w:rsid w:val="00A64671"/>
    <w:rsid w:val="00A8295C"/>
    <w:rsid w:val="00A854F5"/>
    <w:rsid w:val="00AA2DF3"/>
    <w:rsid w:val="00AA3E63"/>
    <w:rsid w:val="00AA5DAF"/>
    <w:rsid w:val="00AA7DFA"/>
    <w:rsid w:val="00AC0DDB"/>
    <w:rsid w:val="00AD1704"/>
    <w:rsid w:val="00AD3B5C"/>
    <w:rsid w:val="00AE2EE2"/>
    <w:rsid w:val="00AF2695"/>
    <w:rsid w:val="00B10705"/>
    <w:rsid w:val="00B11F84"/>
    <w:rsid w:val="00B17E86"/>
    <w:rsid w:val="00B2394E"/>
    <w:rsid w:val="00B2540E"/>
    <w:rsid w:val="00B25851"/>
    <w:rsid w:val="00B30BA4"/>
    <w:rsid w:val="00B32113"/>
    <w:rsid w:val="00B3386F"/>
    <w:rsid w:val="00B37095"/>
    <w:rsid w:val="00B40B32"/>
    <w:rsid w:val="00B4216A"/>
    <w:rsid w:val="00B43B79"/>
    <w:rsid w:val="00B463FB"/>
    <w:rsid w:val="00B53849"/>
    <w:rsid w:val="00B557B3"/>
    <w:rsid w:val="00B561F6"/>
    <w:rsid w:val="00B57903"/>
    <w:rsid w:val="00B854AA"/>
    <w:rsid w:val="00B93DE0"/>
    <w:rsid w:val="00B94D6C"/>
    <w:rsid w:val="00B9782D"/>
    <w:rsid w:val="00BA0CDB"/>
    <w:rsid w:val="00BA105E"/>
    <w:rsid w:val="00BC0E2E"/>
    <w:rsid w:val="00BC31C7"/>
    <w:rsid w:val="00BD4367"/>
    <w:rsid w:val="00BD72EE"/>
    <w:rsid w:val="00BE498A"/>
    <w:rsid w:val="00BE4D15"/>
    <w:rsid w:val="00BF1B8C"/>
    <w:rsid w:val="00BF750A"/>
    <w:rsid w:val="00C00F62"/>
    <w:rsid w:val="00C12329"/>
    <w:rsid w:val="00C21246"/>
    <w:rsid w:val="00C246A6"/>
    <w:rsid w:val="00C364B3"/>
    <w:rsid w:val="00C47F06"/>
    <w:rsid w:val="00C53E87"/>
    <w:rsid w:val="00C54416"/>
    <w:rsid w:val="00C67839"/>
    <w:rsid w:val="00C678E7"/>
    <w:rsid w:val="00C711B9"/>
    <w:rsid w:val="00C7330D"/>
    <w:rsid w:val="00C85E47"/>
    <w:rsid w:val="00CA19FD"/>
    <w:rsid w:val="00CB57E8"/>
    <w:rsid w:val="00CB7DD8"/>
    <w:rsid w:val="00CC1C89"/>
    <w:rsid w:val="00CC74BB"/>
    <w:rsid w:val="00CD5E7C"/>
    <w:rsid w:val="00CF20FE"/>
    <w:rsid w:val="00CF3698"/>
    <w:rsid w:val="00D008AB"/>
    <w:rsid w:val="00D00BC7"/>
    <w:rsid w:val="00D06702"/>
    <w:rsid w:val="00D13D11"/>
    <w:rsid w:val="00D15267"/>
    <w:rsid w:val="00D1600E"/>
    <w:rsid w:val="00D33F95"/>
    <w:rsid w:val="00D356E3"/>
    <w:rsid w:val="00D40701"/>
    <w:rsid w:val="00D46D92"/>
    <w:rsid w:val="00D5003E"/>
    <w:rsid w:val="00D5596E"/>
    <w:rsid w:val="00D64729"/>
    <w:rsid w:val="00D71C1B"/>
    <w:rsid w:val="00D72ED6"/>
    <w:rsid w:val="00D74F21"/>
    <w:rsid w:val="00D763E5"/>
    <w:rsid w:val="00D81BBF"/>
    <w:rsid w:val="00D83AB0"/>
    <w:rsid w:val="00D8486E"/>
    <w:rsid w:val="00D860D4"/>
    <w:rsid w:val="00D87ED1"/>
    <w:rsid w:val="00D90664"/>
    <w:rsid w:val="00D971B8"/>
    <w:rsid w:val="00DA332C"/>
    <w:rsid w:val="00DA42B0"/>
    <w:rsid w:val="00DA4530"/>
    <w:rsid w:val="00DB0E61"/>
    <w:rsid w:val="00DB5945"/>
    <w:rsid w:val="00DC0D8A"/>
    <w:rsid w:val="00DC1CFB"/>
    <w:rsid w:val="00DC2308"/>
    <w:rsid w:val="00DC2E17"/>
    <w:rsid w:val="00DC2F12"/>
    <w:rsid w:val="00DC38C1"/>
    <w:rsid w:val="00DD0B82"/>
    <w:rsid w:val="00DD6D27"/>
    <w:rsid w:val="00DF27C0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37D4A"/>
    <w:rsid w:val="00E422FE"/>
    <w:rsid w:val="00E607FB"/>
    <w:rsid w:val="00E75425"/>
    <w:rsid w:val="00E8071B"/>
    <w:rsid w:val="00E80E31"/>
    <w:rsid w:val="00E8469E"/>
    <w:rsid w:val="00E85656"/>
    <w:rsid w:val="00E86114"/>
    <w:rsid w:val="00EB4FB7"/>
    <w:rsid w:val="00ED5FFB"/>
    <w:rsid w:val="00EE6614"/>
    <w:rsid w:val="00EF3AE7"/>
    <w:rsid w:val="00F019A4"/>
    <w:rsid w:val="00F06C3C"/>
    <w:rsid w:val="00F1358C"/>
    <w:rsid w:val="00F217BA"/>
    <w:rsid w:val="00F217D9"/>
    <w:rsid w:val="00F30C1F"/>
    <w:rsid w:val="00F378EA"/>
    <w:rsid w:val="00F406BE"/>
    <w:rsid w:val="00F51533"/>
    <w:rsid w:val="00F523A2"/>
    <w:rsid w:val="00F646C3"/>
    <w:rsid w:val="00F65834"/>
    <w:rsid w:val="00F65CBF"/>
    <w:rsid w:val="00F723E8"/>
    <w:rsid w:val="00F81BBF"/>
    <w:rsid w:val="00F86222"/>
    <w:rsid w:val="00F9333C"/>
    <w:rsid w:val="00FA17D0"/>
    <w:rsid w:val="00FA51E6"/>
    <w:rsid w:val="00FB0240"/>
    <w:rsid w:val="00FB43C3"/>
    <w:rsid w:val="00FC0DB6"/>
    <w:rsid w:val="00FC1F81"/>
    <w:rsid w:val="00FE0236"/>
    <w:rsid w:val="00FE363A"/>
    <w:rsid w:val="00FE6981"/>
    <w:rsid w:val="00FF162B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F1D8A"/>
  <w15:chartTrackingRefBased/>
  <w15:docId w15:val="{C986962A-1407-4F24-9429-2F8DF0CE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theving">
    <w:name w:val="Emphasis"/>
    <w:basedOn w:val="Standardskriftforavsnitt"/>
    <w:uiPriority w:val="20"/>
    <w:qFormat/>
    <w:rsid w:val="00F378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.volden@ntnu.no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eGabrielsen\Odin%20Prosjekt%20AS%20Dropbox\OP\Kunder\NTNU\26-0116%20Bistand%20eventarrangement\03_Konkurransegrunnlag\Del%202_avtale_avtaledok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776DCB84734022A9F8C76574F083B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15C5F2C-CE3F-4304-9C58-C38C5C212280}"/>
      </w:docPartPr>
      <w:docPartBody>
        <w:p w:rsidR="00A4101E" w:rsidRDefault="00000000">
          <w:pPr>
            <w:pStyle w:val="01776DCB84734022A9F8C76574F083BF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280B5311930046EABE911F107C5EFBE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DD80B7D-DA7E-4F17-B710-E0B390B17B32}"/>
      </w:docPartPr>
      <w:docPartBody>
        <w:p w:rsidR="00A4101E" w:rsidRDefault="00000000">
          <w:pPr>
            <w:pStyle w:val="280B5311930046EABE911F107C5EFBE5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A1E8220AA487442F97CC1C278492D17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C15F1B7-5365-4ECC-ADC7-246C07BBF9F6}"/>
      </w:docPartPr>
      <w:docPartBody>
        <w:p w:rsidR="00A4101E" w:rsidRDefault="00000000">
          <w:pPr>
            <w:pStyle w:val="A1E8220AA487442F97CC1C278492D17B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F08"/>
    <w:rsid w:val="00383144"/>
    <w:rsid w:val="003878F8"/>
    <w:rsid w:val="00526F08"/>
    <w:rsid w:val="00A4101E"/>
    <w:rsid w:val="00A45EDB"/>
    <w:rsid w:val="00E37D4A"/>
    <w:rsid w:val="00F0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01776DCB84734022A9F8C76574F083BF">
    <w:name w:val="01776DCB84734022A9F8C76574F083BF"/>
  </w:style>
  <w:style w:type="paragraph" w:customStyle="1" w:styleId="280B5311930046EABE911F107C5EFBE5">
    <w:name w:val="280B5311930046EABE911F107C5EFBE5"/>
  </w:style>
  <w:style w:type="paragraph" w:customStyle="1" w:styleId="A1E8220AA487442F97CC1C278492D17B">
    <w:name w:val="A1E8220AA487442F97CC1C278492D1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2A5B4FF024EF4D8BFEDB35E2FE7126" ma:contentTypeVersion="0" ma:contentTypeDescription="Opprett et nytt dokument." ma:contentTypeScope="" ma:versionID="6fdbff7a24ecc942916c7715a34c86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F62DE-4CD7-443D-9775-10E7276B7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14D002-73B5-4F4B-9AC6-ABD8D2105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2_avtale_avtaledokument</Template>
  <TotalTime>20</TotalTime>
  <Pages>1</Pages>
  <Words>259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 Gabrielsen</dc:creator>
  <cp:keywords/>
  <dc:description/>
  <cp:lastModifiedBy>Rune Gabrielsen</cp:lastModifiedBy>
  <cp:revision>6</cp:revision>
  <dcterms:created xsi:type="dcterms:W3CDTF">2026-04-24T10:39:00Z</dcterms:created>
  <dcterms:modified xsi:type="dcterms:W3CDTF">2026-05-05T10:09:00Z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0x010100E52A5B4FF024EF4D8BFEDB35E2FE7126</vt:lpwstr>
  </property>
</Properties>
</file>